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EA9A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BAXSTER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31630896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4D3909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1E03F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Corbridge,</w:t>
      </w:r>
    </w:p>
    <w:p w14:paraId="4754796C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Northumberland, into lands of John de Strother(q.v.).</w:t>
      </w:r>
    </w:p>
    <w:p w14:paraId="0EC30858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22-390)</w:t>
      </w:r>
    </w:p>
    <w:p w14:paraId="6B23BEDB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DBBD0" w14:textId="77777777" w:rsidR="009A3D8A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AF5E7" w14:textId="77777777" w:rsidR="009A3D8A" w:rsidRPr="00581EBB" w:rsidRDefault="009A3D8A" w:rsidP="009A3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7904076E" w14:textId="41B86281" w:rsidR="00BA00AB" w:rsidRPr="009A3D8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A3D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91EAF" w14:textId="77777777" w:rsidR="009A3D8A" w:rsidRDefault="009A3D8A" w:rsidP="009139A6">
      <w:r>
        <w:separator/>
      </w:r>
    </w:p>
  </w:endnote>
  <w:endnote w:type="continuationSeparator" w:id="0">
    <w:p w14:paraId="400EACCD" w14:textId="77777777" w:rsidR="009A3D8A" w:rsidRDefault="009A3D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6F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1A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72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E0FA2" w14:textId="77777777" w:rsidR="009A3D8A" w:rsidRDefault="009A3D8A" w:rsidP="009139A6">
      <w:r>
        <w:separator/>
      </w:r>
    </w:p>
  </w:footnote>
  <w:footnote w:type="continuationSeparator" w:id="0">
    <w:p w14:paraId="4E9CEC7F" w14:textId="77777777" w:rsidR="009A3D8A" w:rsidRDefault="009A3D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24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62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10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D8A"/>
    <w:rsid w:val="000666E0"/>
    <w:rsid w:val="002510B7"/>
    <w:rsid w:val="005C130B"/>
    <w:rsid w:val="00826F5C"/>
    <w:rsid w:val="009139A6"/>
    <w:rsid w:val="009448BB"/>
    <w:rsid w:val="009A3D8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F7D71"/>
  <w15:chartTrackingRefBased/>
  <w15:docId w15:val="{24C8A624-0EB4-433B-8AB8-930FCCF6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2021-05-15T18:52:00Z</dcterms:created>
  <dcterms:modified xsi:type="dcterms:W3CDTF">2021-05-15T18:52:00Z</dcterms:modified>
</cp:coreProperties>
</file>